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A1E7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2A1E76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2A1E7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Μικρο</w:t>
            </w:r>
            <w:proofErr w:type="spellEnd"/>
            <w:r w:rsidRPr="002A1E7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πιπέτες </w:t>
            </w:r>
            <w:proofErr w:type="spellStart"/>
            <w:r w:rsidRPr="002A1E7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όγκου</w:t>
            </w:r>
            <w:proofErr w:type="spellEnd"/>
            <w:r w:rsidRPr="002A1E7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2-20 </w:t>
            </w:r>
            <w:proofErr w:type="spellStart"/>
            <w:r w:rsidRPr="002A1E7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μl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A1E76" w:rsidRPr="008D329F" w:rsidTr="007D507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Default="002A1E76" w:rsidP="002A1E76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Να είναι ελαφριά συμπαγής και να μπορεί να χρησιμοποιηθεί  τόσο από αριστερόχειρες όσο και από δεξιόχειρες όσο και από κάθε τύπου χεριού.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A1E76" w:rsidRPr="008D329F" w:rsidTr="007D507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ρυθμίζει πραγματικά με ένα χέρι τόσο τον όγκο όσο, το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πιπετάρισμα</w:t>
            </w:r>
            <w:proofErr w:type="spellEnd"/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(αναρρόφηση-άδειασμα) και την αποβολή του ρύγχους  (</w:t>
            </w:r>
            <w:r>
              <w:rPr>
                <w:color w:val="000000"/>
                <w:sz w:val="16"/>
                <w:szCs w:val="16"/>
              </w:rPr>
              <w:t>Tip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A1E76" w:rsidRPr="00922DEC" w:rsidTr="007D507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είναι ρυθμιζόμενη και τύπου </w:t>
            </w:r>
            <w:r>
              <w:rPr>
                <w:color w:val="000000"/>
                <w:sz w:val="16"/>
                <w:szCs w:val="16"/>
              </w:rPr>
              <w:t>S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7D507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είναι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αποστειρώσιμη</w:t>
            </w:r>
            <w:proofErr w:type="spellEnd"/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εξ ολοκλήρου στους 121°</w:t>
            </w:r>
            <w:r>
              <w:rPr>
                <w:color w:val="000000"/>
                <w:sz w:val="16"/>
                <w:szCs w:val="16"/>
              </w:rPr>
              <w:t>C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285.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7D507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διαθέτει </w:t>
            </w:r>
            <w:r>
              <w:rPr>
                <w:color w:val="000000"/>
                <w:sz w:val="16"/>
                <w:szCs w:val="16"/>
              </w:rPr>
              <w:t>QR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κωδικοποίηση για πιστοποιητικά και έγγραφα της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πιπέττας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7D507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Να διαθέτει τεχνολογία εύκολης βαθμονόμησης (</w:t>
            </w:r>
            <w:r>
              <w:rPr>
                <w:color w:val="000000"/>
                <w:sz w:val="16"/>
                <w:szCs w:val="16"/>
              </w:rPr>
              <w:t>Easy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Calibration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>) χωρίς εργαλεία.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7D507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Η βαθμονόμησή της να είναι εύκολη και να είναι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8655-2.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7D507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Να έχει  προστασία  της  αλλαγής  της ορισθείσας τιμής.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Η οθόνη να είναι 4 ψηφίων και πάντοτε εμφανής για εύκολη ανάγνωση της ορισθείσας τιμής όγκου.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Να υπάρχει χρωματικός κώδικας για την σωστή χρήση των ρυγχών.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Να είναι ιδανική  για βιολογική χρήση ιδίως στην χρήση ενζύμων.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έχει προστασία από </w:t>
            </w:r>
            <w:r>
              <w:rPr>
                <w:color w:val="000000"/>
                <w:sz w:val="16"/>
                <w:szCs w:val="16"/>
              </w:rPr>
              <w:t>UV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ακτινοβολία.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Ο μηχανισμός (πιστόνι, σύστημα εκτίναξης) να έχει υψηλή αντοχή και  προστασία κατά της διάβρωσης και οξείδωσης.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8D329F" w:rsidTr="00FA678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έχει  μεγάλο κεντρικό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κομβίο</w:t>
            </w:r>
            <w:proofErr w:type="spellEnd"/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πίεσης.</w:t>
            </w:r>
          </w:p>
        </w:tc>
        <w:tc>
          <w:tcPr>
            <w:tcW w:w="1080" w:type="dxa"/>
            <w:shd w:val="clear" w:color="auto" w:fill="auto"/>
            <w:hideMark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A1E76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Ο άξονας να είναι λεπτός για να μπορεί να χρησιμοποιηθεί και σε σκεύη με στενούς λαιμούς.</w:t>
            </w:r>
          </w:p>
        </w:tc>
        <w:tc>
          <w:tcPr>
            <w:tcW w:w="1080" w:type="dxa"/>
            <w:shd w:val="clear" w:color="auto" w:fill="auto"/>
            <w:hideMark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A1E76" w:rsidRPr="008D329F" w:rsidTr="00FA678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Να διαθέτει κοινή άκρη-μύτη ώστε μπορεί να χρησιμοποιήσει  και ρύγχη άλλων εταιρειών.</w:t>
            </w:r>
          </w:p>
        </w:tc>
        <w:tc>
          <w:tcPr>
            <w:tcW w:w="1080" w:type="dxa"/>
            <w:shd w:val="clear" w:color="auto" w:fill="auto"/>
            <w:hideMark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A1E76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Default="002A1E76" w:rsidP="002A1E76">
            <w:pPr>
              <w:rPr>
                <w:color w:val="000000"/>
                <w:sz w:val="16"/>
                <w:szCs w:val="16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έχει ακρίβεια συστηματικού σφάλματος (Α*) 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8655-2: 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br/>
              <w:t>στα 20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…....≤ </w:t>
            </w:r>
            <w:r>
              <w:rPr>
                <w:color w:val="000000"/>
                <w:sz w:val="16"/>
                <w:szCs w:val="16"/>
              </w:rPr>
              <w:t>± %  0.8 (0,16μl)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10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……≤ ± % 1.2 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2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…..…≤ ± %   5 </w:t>
            </w:r>
          </w:p>
        </w:tc>
        <w:tc>
          <w:tcPr>
            <w:tcW w:w="1080" w:type="dxa"/>
            <w:shd w:val="clear" w:color="auto" w:fill="auto"/>
            <w:hideMark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A1E76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Default="002A1E76" w:rsidP="002A1E76">
            <w:pPr>
              <w:rPr>
                <w:color w:val="000000"/>
                <w:sz w:val="16"/>
                <w:szCs w:val="16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Να έχει 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επαναληψιμότητα</w:t>
            </w:r>
            <w:proofErr w:type="spellEnd"/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ή συντελεστή απόκλισης (</w:t>
            </w:r>
            <w:r>
              <w:rPr>
                <w:color w:val="000000"/>
                <w:sz w:val="16"/>
                <w:szCs w:val="16"/>
              </w:rPr>
              <w:t>CV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)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8655-2: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br/>
              <w:t>στα 20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……..≤  </w:t>
            </w:r>
            <w:r>
              <w:rPr>
                <w:color w:val="000000"/>
                <w:sz w:val="16"/>
                <w:szCs w:val="16"/>
              </w:rPr>
              <w:t>%  0.4 (0,08μl)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10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…..…≤  %  0.7 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2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………≤  %    2 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Να έχει ακριβή ρύθμιση με αναλυτικότατη υποδιαίρεση.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Η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πιπέττα</w:t>
            </w:r>
            <w:proofErr w:type="spellEnd"/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κατά την παράδοση να συνοδεύεται από: 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Πιστοποιητικό </w:t>
            </w:r>
            <w:r>
              <w:rPr>
                <w:color w:val="000000"/>
                <w:sz w:val="16"/>
                <w:szCs w:val="16"/>
              </w:rPr>
              <w:t>DE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>-</w:t>
            </w:r>
            <w:r>
              <w:rPr>
                <w:color w:val="000000"/>
                <w:sz w:val="16"/>
                <w:szCs w:val="16"/>
              </w:rPr>
              <w:t>M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Πιστοποιητικό απόδοσης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Βάση στήριξης 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Γράσο σιλικόνης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είναι καταξιωμένη στο χώρο της, να είναι σύμφωνη με τα διεθνή στάνταρτ και διαθέτει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9001, 14001, 50001.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διαθέτει συσκευή ελέγχου της διαρροής επί τοις % και του ελέγχου της ακρίβειας μέτρησης των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πιπεττών</w:t>
            </w:r>
            <w:proofErr w:type="spellEnd"/>
            <w:r w:rsidRPr="002A1E76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Ο ανάδοχος να διαθέτει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9001, 14001, 13485 και Δ3(α)4822/2025 περί διακίνησης </w:t>
            </w:r>
            <w:proofErr w:type="spellStart"/>
            <w:r w:rsidRPr="002A1E76">
              <w:rPr>
                <w:color w:val="000000"/>
                <w:sz w:val="16"/>
                <w:szCs w:val="16"/>
                <w:lang w:val="el-GR"/>
              </w:rPr>
              <w:t>ιατροτεχνολογικού</w:t>
            </w:r>
            <w:proofErr w:type="spellEnd"/>
            <w:r w:rsidRPr="002A1E76">
              <w:rPr>
                <w:color w:val="000000"/>
                <w:sz w:val="16"/>
                <w:szCs w:val="16"/>
                <w:lang w:val="el-GR"/>
              </w:rPr>
              <w:t xml:space="preserve"> εξοπλισμού επί ποινή απόρριψης.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E76" w:rsidRPr="002A1E76" w:rsidRDefault="002A1E76" w:rsidP="002A1E76">
            <w:pPr>
              <w:rPr>
                <w:color w:val="000000"/>
                <w:sz w:val="16"/>
                <w:szCs w:val="16"/>
                <w:lang w:val="el-GR"/>
              </w:rPr>
            </w:pPr>
            <w:r w:rsidRPr="002A1E76">
              <w:rPr>
                <w:color w:val="000000"/>
                <w:sz w:val="16"/>
                <w:szCs w:val="16"/>
                <w:lang w:val="el-GR"/>
              </w:rPr>
              <w:t>ΕΓΓΥΗΣΗ: Να παρέχεται εγγύηση καλής λειτουργίας 3 ετών.</w:t>
            </w:r>
          </w:p>
        </w:tc>
        <w:tc>
          <w:tcPr>
            <w:tcW w:w="1080" w:type="dxa"/>
            <w:shd w:val="clear" w:color="auto" w:fill="auto"/>
          </w:tcPr>
          <w:p w:rsidR="002A1E76" w:rsidRDefault="002A1E76" w:rsidP="002A1E76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A1E76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1E76" w:rsidRPr="00922DEC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A1E76" w:rsidRPr="008D329F" w:rsidRDefault="00135D0E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E76" w:rsidRPr="008D329F" w:rsidRDefault="002A1E76" w:rsidP="002A1E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922DEC" w:rsidRDefault="008D329F">
      <w:pPr>
        <w:rPr>
          <w:lang w:val="el-GR"/>
        </w:rPr>
      </w:pPr>
      <w:bookmarkStart w:id="0" w:name="_GoBack"/>
      <w:bookmarkEnd w:id="0"/>
    </w:p>
    <w:sectPr w:rsidR="008D329F" w:rsidRPr="00922D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35D0E"/>
    <w:rsid w:val="0024151E"/>
    <w:rsid w:val="002A1E76"/>
    <w:rsid w:val="002C5B52"/>
    <w:rsid w:val="004D3096"/>
    <w:rsid w:val="007C3968"/>
    <w:rsid w:val="008D329F"/>
    <w:rsid w:val="00922DEC"/>
    <w:rsid w:val="009A6F68"/>
    <w:rsid w:val="00D43DFD"/>
    <w:rsid w:val="00F14BB0"/>
    <w:rsid w:val="00F55C81"/>
    <w:rsid w:val="00F7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BF7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84F6DDAA</Template>
  <TotalTime>1</TotalTime>
  <Pages>2</Pages>
  <Words>418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2025-11-25T12:41:00Z</dcterms:created>
  <dcterms:modified xsi:type="dcterms:W3CDTF">2025-11-25T12:42:00Z</dcterms:modified>
</cp:coreProperties>
</file>